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24E3" w14:textId="5FDD4C89" w:rsidR="00A32B51" w:rsidRDefault="00C158E2" w:rsidP="00C158E2">
      <w:pPr>
        <w:tabs>
          <w:tab w:val="left" w:pos="864"/>
          <w:tab w:val="left" w:pos="1152"/>
          <w:tab w:val="left" w:pos="1440"/>
        </w:tabs>
        <w:jc w:val="center"/>
      </w:pPr>
      <w:r w:rsidRPr="00C158E2">
        <w:rPr>
          <w:b/>
          <w:bCs/>
          <w:sz w:val="36"/>
          <w:szCs w:val="36"/>
        </w:rPr>
        <w:t>LIST OF TABLES</w:t>
      </w:r>
    </w:p>
    <w:tbl>
      <w:tblPr>
        <w:tblW w:w="8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52095E" w:rsidRPr="00A32B51" w14:paraId="074810B5" w14:textId="77777777" w:rsidTr="00845954">
        <w:tc>
          <w:tcPr>
            <w:tcW w:w="7560" w:type="dxa"/>
            <w:gridSpan w:val="2"/>
          </w:tcPr>
          <w:p w14:paraId="2052E591" w14:textId="415AC2CC" w:rsidR="0052095E" w:rsidRPr="00845954" w:rsidRDefault="00C158E2" w:rsidP="00845954">
            <w:pPr>
              <w:tabs>
                <w:tab w:val="left" w:pos="864"/>
                <w:tab w:val="left" w:pos="1152"/>
                <w:tab w:val="left" w:pos="1440"/>
              </w:tabs>
              <w:rPr>
                <w:b/>
                <w:bCs/>
                <w:cs/>
              </w:rPr>
            </w:pPr>
            <w:r w:rsidRPr="00C158E2">
              <w:t>Table No.</w:t>
            </w:r>
          </w:p>
        </w:tc>
        <w:tc>
          <w:tcPr>
            <w:tcW w:w="900" w:type="dxa"/>
          </w:tcPr>
          <w:p w14:paraId="273DC1FF" w14:textId="36EA4A07" w:rsidR="0052095E" w:rsidRPr="00A32B51" w:rsidRDefault="0052095E" w:rsidP="00845954">
            <w:pPr>
              <w:ind w:right="43"/>
              <w:jc w:val="right"/>
            </w:pPr>
            <w:r w:rsidRPr="00845954">
              <w:rPr>
                <w:rFonts w:hint="cs"/>
                <w:b/>
                <w:bCs/>
                <w:cs/>
              </w:rPr>
              <w:t xml:space="preserve">  </w:t>
            </w:r>
            <w:r w:rsidRPr="00A32B51">
              <w:rPr>
                <w:rFonts w:hint="cs"/>
                <w:cs/>
              </w:rPr>
              <w:t xml:space="preserve"> </w:t>
            </w:r>
            <w:r w:rsidR="00C158E2">
              <w:t>Page</w:t>
            </w:r>
          </w:p>
        </w:tc>
      </w:tr>
      <w:tr w:rsidR="004607DC" w:rsidRPr="00A32B51" w14:paraId="078D577B" w14:textId="77777777" w:rsidTr="00845954">
        <w:tc>
          <w:tcPr>
            <w:tcW w:w="540" w:type="dxa"/>
          </w:tcPr>
          <w:p w14:paraId="72B5A4A7" w14:textId="77777777" w:rsidR="004607DC" w:rsidRDefault="004607DC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7020" w:type="dxa"/>
          </w:tcPr>
          <w:p w14:paraId="3D7A7DA6" w14:textId="28BE7EB8" w:rsidR="004607DC" w:rsidRDefault="00C158E2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 w:rsidR="004607DC">
              <w:rPr>
                <w:rFonts w:hint="cs"/>
                <w:cs/>
              </w:rPr>
              <w:t xml:space="preserve">   </w:t>
            </w:r>
            <w:proofErr w:type="gramEnd"/>
            <w:r w:rsidR="004607DC"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1F332133" w14:textId="66677999" w:rsidR="004607DC" w:rsidRPr="00845954" w:rsidRDefault="00C158E2" w:rsidP="00845954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3B45DEB1" w14:textId="77777777" w:rsidTr="00845954">
        <w:tc>
          <w:tcPr>
            <w:tcW w:w="540" w:type="dxa"/>
          </w:tcPr>
          <w:p w14:paraId="5461B4C4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7020" w:type="dxa"/>
          </w:tcPr>
          <w:p w14:paraId="4360AE0D" w14:textId="7A96155B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6F02034F" w14:textId="1F0E7E5F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3DF8C863" w14:textId="77777777" w:rsidTr="00845954">
        <w:tc>
          <w:tcPr>
            <w:tcW w:w="540" w:type="dxa"/>
          </w:tcPr>
          <w:p w14:paraId="027D02D9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7020" w:type="dxa"/>
          </w:tcPr>
          <w:p w14:paraId="10E2EA72" w14:textId="0A5B2268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6C48BFF3" w14:textId="6DD5586A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0893A83B" w14:textId="77777777" w:rsidTr="00845954">
        <w:tc>
          <w:tcPr>
            <w:tcW w:w="540" w:type="dxa"/>
          </w:tcPr>
          <w:p w14:paraId="0C2C423A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7020" w:type="dxa"/>
          </w:tcPr>
          <w:p w14:paraId="18F570C2" w14:textId="23507971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1AF3731C" w14:textId="4560C89F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7C096972" w14:textId="77777777" w:rsidTr="00845954">
        <w:tc>
          <w:tcPr>
            <w:tcW w:w="540" w:type="dxa"/>
          </w:tcPr>
          <w:p w14:paraId="23A9959C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7020" w:type="dxa"/>
          </w:tcPr>
          <w:p w14:paraId="3BDD41A9" w14:textId="0C4B77D2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22CCEE1" w14:textId="31488CA4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5D29DCA4" w14:textId="77777777" w:rsidTr="00845954">
        <w:tc>
          <w:tcPr>
            <w:tcW w:w="540" w:type="dxa"/>
          </w:tcPr>
          <w:p w14:paraId="101F4735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6</w:t>
            </w:r>
          </w:p>
        </w:tc>
        <w:tc>
          <w:tcPr>
            <w:tcW w:w="7020" w:type="dxa"/>
          </w:tcPr>
          <w:p w14:paraId="1AFB7B6C" w14:textId="3A4C8A05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CBA966E" w14:textId="2FFDE244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29F4F99B" w14:textId="77777777" w:rsidTr="00845954">
        <w:tc>
          <w:tcPr>
            <w:tcW w:w="540" w:type="dxa"/>
          </w:tcPr>
          <w:p w14:paraId="2A0261E3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7020" w:type="dxa"/>
          </w:tcPr>
          <w:p w14:paraId="387200EE" w14:textId="1A9155A5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089A7E89" w14:textId="1A10816A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0024DC80" w14:textId="77777777" w:rsidTr="00845954">
        <w:tc>
          <w:tcPr>
            <w:tcW w:w="540" w:type="dxa"/>
          </w:tcPr>
          <w:p w14:paraId="36186CC0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7020" w:type="dxa"/>
          </w:tcPr>
          <w:p w14:paraId="6210D97D" w14:textId="1A4F036B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B748526" w14:textId="7214B61D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67390CD6" w14:textId="77777777" w:rsidTr="00845954">
        <w:tc>
          <w:tcPr>
            <w:tcW w:w="540" w:type="dxa"/>
          </w:tcPr>
          <w:p w14:paraId="212BB7E0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7020" w:type="dxa"/>
          </w:tcPr>
          <w:p w14:paraId="2539C7A6" w14:textId="298EA930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4ACE0CE" w14:textId="73F49A8B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6BBA22A2" w14:textId="77777777" w:rsidTr="00845954">
        <w:tc>
          <w:tcPr>
            <w:tcW w:w="540" w:type="dxa"/>
          </w:tcPr>
          <w:p w14:paraId="12AE4AF5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7020" w:type="dxa"/>
          </w:tcPr>
          <w:p w14:paraId="437E4AFB" w14:textId="7FC5D3EF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5F0F5EF1" w14:textId="049670FD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5ECF8DF2" w14:textId="77777777" w:rsidR="00034EC3" w:rsidRDefault="00034EC3" w:rsidP="00A32B51">
      <w:pPr>
        <w:tabs>
          <w:tab w:val="left" w:pos="864"/>
          <w:tab w:val="left" w:pos="1152"/>
          <w:tab w:val="left" w:pos="1440"/>
        </w:tabs>
        <w:jc w:val="thaiDistribute"/>
      </w:pPr>
    </w:p>
    <w:sectPr w:rsidR="00034EC3" w:rsidSect="00845954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CBD1B" w14:textId="77777777" w:rsidR="00976EB3" w:rsidRDefault="00976EB3" w:rsidP="00191544">
      <w:r>
        <w:separator/>
      </w:r>
    </w:p>
  </w:endnote>
  <w:endnote w:type="continuationSeparator" w:id="0">
    <w:p w14:paraId="55393435" w14:textId="77777777" w:rsidR="00976EB3" w:rsidRDefault="00976EB3" w:rsidP="0019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48583" w14:textId="77777777" w:rsidR="00976EB3" w:rsidRDefault="00976EB3" w:rsidP="00191544">
      <w:r>
        <w:separator/>
      </w:r>
    </w:p>
  </w:footnote>
  <w:footnote w:type="continuationSeparator" w:id="0">
    <w:p w14:paraId="518ADA84" w14:textId="77777777" w:rsidR="00976EB3" w:rsidRDefault="00976EB3" w:rsidP="00191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2F"/>
    <w:rsid w:val="00002BEF"/>
    <w:rsid w:val="00033124"/>
    <w:rsid w:val="00034EC3"/>
    <w:rsid w:val="0009679E"/>
    <w:rsid w:val="000D470F"/>
    <w:rsid w:val="00105E6D"/>
    <w:rsid w:val="00191544"/>
    <w:rsid w:val="001E1464"/>
    <w:rsid w:val="002912B8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607DC"/>
    <w:rsid w:val="004C0F13"/>
    <w:rsid w:val="0052095E"/>
    <w:rsid w:val="00523CC8"/>
    <w:rsid w:val="00537B91"/>
    <w:rsid w:val="00552C83"/>
    <w:rsid w:val="00584EF7"/>
    <w:rsid w:val="005A5ED2"/>
    <w:rsid w:val="005E5B1E"/>
    <w:rsid w:val="00626860"/>
    <w:rsid w:val="006B2618"/>
    <w:rsid w:val="006D287E"/>
    <w:rsid w:val="00764B5E"/>
    <w:rsid w:val="00782686"/>
    <w:rsid w:val="00787F6A"/>
    <w:rsid w:val="007E4D6C"/>
    <w:rsid w:val="007F756C"/>
    <w:rsid w:val="008157BA"/>
    <w:rsid w:val="00831259"/>
    <w:rsid w:val="00845954"/>
    <w:rsid w:val="00894943"/>
    <w:rsid w:val="00923E73"/>
    <w:rsid w:val="00976EB3"/>
    <w:rsid w:val="009953E3"/>
    <w:rsid w:val="009A7C27"/>
    <w:rsid w:val="009B249A"/>
    <w:rsid w:val="009D7404"/>
    <w:rsid w:val="00A0234E"/>
    <w:rsid w:val="00A24CD1"/>
    <w:rsid w:val="00A32B51"/>
    <w:rsid w:val="00A5172F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C4498"/>
    <w:rsid w:val="00BE1542"/>
    <w:rsid w:val="00BF5D90"/>
    <w:rsid w:val="00C120AA"/>
    <w:rsid w:val="00C158E2"/>
    <w:rsid w:val="00CC5487"/>
    <w:rsid w:val="00D059FA"/>
    <w:rsid w:val="00DB3E43"/>
    <w:rsid w:val="00DF7ADC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CE608"/>
  <w15:chartTrackingRefBased/>
  <w15:docId w15:val="{23969CA8-FEF1-CD40-A9E9-52C8BEA2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9154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rsid w:val="00191544"/>
    <w:rPr>
      <w:rFonts w:ascii="Angsana New" w:eastAsia="Cordia New" w:hAnsi="Angsana New"/>
      <w:sz w:val="32"/>
      <w:szCs w:val="40"/>
      <w:lang w:val="en-US"/>
    </w:rPr>
  </w:style>
  <w:style w:type="paragraph" w:styleId="Footer">
    <w:name w:val="footer"/>
    <w:basedOn w:val="Normal"/>
    <w:link w:val="FooterChar"/>
    <w:rsid w:val="0019154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rsid w:val="00191544"/>
    <w:rPr>
      <w:rFonts w:ascii="Angsana New" w:eastAsia="Cordia New" w:hAnsi="Angsana New"/>
      <w:sz w:val="32"/>
      <w:szCs w:val="4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7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T7----------------------------------.dot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kwanjai</dc:creator>
  <cp:keywords/>
  <dc:description/>
  <cp:lastModifiedBy>ขวัญฤทัย ครองยุติ</cp:lastModifiedBy>
  <cp:revision>3</cp:revision>
  <cp:lastPrinted>2011-01-04T07:00:00Z</cp:lastPrinted>
  <dcterms:created xsi:type="dcterms:W3CDTF">2025-11-13T02:59:00Z</dcterms:created>
  <dcterms:modified xsi:type="dcterms:W3CDTF">2025-12-01T02:28:00Z</dcterms:modified>
</cp:coreProperties>
</file>